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Kirklees</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Kirklees</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Kirklees</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Kirklees</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Kirklees</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Kirklees are estimated to have a score of 1-2 on the PGSI (low-risk gambling), whilst </w:t>
      </w:r>
      <w:r w:rsidRPr="00773DF7">
        <w:rPr>
          <w:rFonts w:ascii="Libre Franklin Light" w:hAnsi="Libre Franklin Light" w:cs="Calibri Light"/>
          <w:b/>
          <w:bCs/>
          <w:color w:val="C45911" w:themeColor="accent2" w:themeShade="BF"/>
        </w:rPr>
        <w:t xml:space="preserve">3.5%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42.9% </w:t>
      </w:r>
      <w:r w:rsidRPr="004747BF">
        <w:rPr>
          <w:rFonts w:ascii="Libre Franklin Light" w:eastAsia="Times New Roman" w:hAnsi="Libre Franklin Light" w:cs="Calibri Light"/>
        </w:rPr>
        <w:t xml:space="preserve">of those respondents classified as PGSI 8+ in Kirklees</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Kirklees is estimated to be </w:t>
      </w:r>
      <w:r w:rsidRPr="00773DF7">
        <w:rPr>
          <w:rFonts w:ascii="Libre Franklin Light" w:eastAsia="Times New Roman" w:hAnsi="Libre Franklin Light" w:cs="Calibri Light"/>
          <w:b/>
          <w:bCs/>
          <w:color w:val="C45911" w:themeColor="accent2" w:themeShade="BF"/>
        </w:rPr>
        <w:t xml:space="preserve">£9,392,571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Kirklees</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Kirklees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Kirklees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Kirklees</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Kirklees.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Kirklees</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Kirklees.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Kirklees</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9.5%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similar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Kirklees</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42.9%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Kirklees.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Kirklees</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Kirklees</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Kirklees</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46.7%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Kirklees</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Kirklees</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Kirklees</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£9,392,571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Kirklees</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£152,990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£3,163,910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£226,651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£63,746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£116,867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£5,668,407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£9,392,571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Kirklees</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Kirklees</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Kirklees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22.6%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Kirklees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26.4%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Kirklees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Kirklees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Kirklees</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Kirklees</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22.6%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Kirklees</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26.4%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Kirklees</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Kirklees</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Kirklees</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3C7D95D7-FB51-475C-A57D-ED1CB357B68B}"/>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